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64C" w:rsidRDefault="0032464C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2464C" w:rsidRDefault="0032464C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2464C" w:rsidRDefault="0032464C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32464C" w:rsidRDefault="0032464C" w:rsidP="00F63D91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603"/>
        <w:gridCol w:w="1080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2464C">
        <w:tc>
          <w:tcPr>
            <w:tcW w:w="1561" w:type="dxa"/>
            <w:vMerge w:val="restart"/>
            <w:vAlign w:val="center"/>
          </w:tcPr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vMerge w:val="restart"/>
            <w:vAlign w:val="center"/>
          </w:tcPr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2" w:type="dxa"/>
            <w:gridSpan w:val="4"/>
            <w:vAlign w:val="center"/>
          </w:tcPr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2464C">
        <w:tc>
          <w:tcPr>
            <w:tcW w:w="1561" w:type="dxa"/>
            <w:vMerge/>
            <w:vAlign w:val="center"/>
          </w:tcPr>
          <w:p w:rsidR="0032464C" w:rsidRDefault="0032464C">
            <w:pPr>
              <w:rPr>
                <w:lang w:eastAsia="en-US"/>
              </w:rPr>
            </w:pPr>
          </w:p>
        </w:tc>
        <w:tc>
          <w:tcPr>
            <w:tcW w:w="1603" w:type="dxa"/>
            <w:vMerge/>
            <w:vAlign w:val="center"/>
          </w:tcPr>
          <w:p w:rsidR="0032464C" w:rsidRDefault="0032464C">
            <w:pPr>
              <w:rPr>
                <w:lang w:eastAsia="en-US"/>
              </w:rPr>
            </w:pPr>
          </w:p>
        </w:tc>
        <w:tc>
          <w:tcPr>
            <w:tcW w:w="1080" w:type="dxa"/>
            <w:vAlign w:val="center"/>
          </w:tcPr>
          <w:p w:rsidR="0032464C" w:rsidRPr="00E37CBF" w:rsidRDefault="0032464C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32464C" w:rsidRPr="00E37CBF" w:rsidRDefault="0032464C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2464C" w:rsidRPr="00E37CBF" w:rsidRDefault="0032464C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2464C" w:rsidRPr="00E37CBF" w:rsidRDefault="0032464C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2464C" w:rsidRPr="00E37CBF" w:rsidRDefault="0032464C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2464C" w:rsidRPr="00E37CBF" w:rsidRDefault="0032464C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2464C" w:rsidRPr="00E37CBF" w:rsidRDefault="0032464C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2464C" w:rsidRDefault="0032464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2464C" w:rsidRDefault="0032464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2464C" w:rsidRDefault="0032464C">
            <w:pPr>
              <w:rPr>
                <w:lang w:eastAsia="en-US"/>
              </w:rPr>
            </w:pPr>
          </w:p>
        </w:tc>
      </w:tr>
      <w:tr w:rsidR="0032464C" w:rsidTr="00E465DF">
        <w:trPr>
          <w:trHeight w:val="1326"/>
        </w:trPr>
        <w:tc>
          <w:tcPr>
            <w:tcW w:w="1561" w:type="dxa"/>
          </w:tcPr>
          <w:p w:rsidR="0032464C" w:rsidRPr="00E37CBF" w:rsidRDefault="0032464C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Кокотчикова Т.Д.</w:t>
            </w:r>
          </w:p>
        </w:tc>
        <w:tc>
          <w:tcPr>
            <w:tcW w:w="1603" w:type="dxa"/>
          </w:tcPr>
          <w:p w:rsidR="0032464C" w:rsidRPr="00E37CBF" w:rsidRDefault="0032464C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 xml:space="preserve">Директор МКОУ Новобатуринской СОШ </w:t>
            </w:r>
          </w:p>
        </w:tc>
        <w:tc>
          <w:tcPr>
            <w:tcW w:w="1080" w:type="dxa"/>
          </w:tcPr>
          <w:p w:rsidR="0032464C" w:rsidRDefault="0032464C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</w:tc>
        <w:tc>
          <w:tcPr>
            <w:tcW w:w="1081" w:type="dxa"/>
          </w:tcPr>
          <w:p w:rsidR="0032464C" w:rsidRPr="00E37CBF" w:rsidRDefault="0032464C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Инди-видуальная</w:t>
            </w:r>
          </w:p>
          <w:p w:rsidR="0032464C" w:rsidRPr="00E37CBF" w:rsidRDefault="0032464C" w:rsidP="00E37CBF">
            <w:pPr>
              <w:jc w:val="center"/>
              <w:rPr>
                <w:color w:val="333333"/>
                <w:lang w:eastAsia="en-US"/>
              </w:rPr>
            </w:pPr>
          </w:p>
          <w:p w:rsidR="0032464C" w:rsidRPr="00E37CBF" w:rsidRDefault="0032464C">
            <w:pPr>
              <w:rPr>
                <w:color w:val="333333"/>
                <w:lang w:eastAsia="en-US"/>
              </w:rPr>
            </w:pPr>
          </w:p>
          <w:p w:rsidR="0032464C" w:rsidRPr="00E37CBF" w:rsidRDefault="0032464C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2464C" w:rsidRPr="00E37CBF" w:rsidRDefault="0032464C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65,6</w:t>
            </w:r>
          </w:p>
          <w:p w:rsidR="0032464C" w:rsidRPr="00E37CBF" w:rsidRDefault="0032464C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2464C" w:rsidRPr="00E37CBF" w:rsidRDefault="0032464C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2464C" w:rsidRDefault="0032464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2464C" w:rsidRPr="00E37CBF" w:rsidRDefault="0032464C" w:rsidP="00153F99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2464C" w:rsidRPr="00E37CBF" w:rsidRDefault="0032464C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32464C" w:rsidRPr="00E37CBF" w:rsidRDefault="0032464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32464C" w:rsidRPr="00E37CBF" w:rsidRDefault="0032464C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449253,58</w:t>
            </w:r>
          </w:p>
        </w:tc>
        <w:tc>
          <w:tcPr>
            <w:tcW w:w="1740" w:type="dxa"/>
          </w:tcPr>
          <w:p w:rsidR="0032464C" w:rsidRPr="00E37CBF" w:rsidRDefault="0032464C">
            <w:pPr>
              <w:rPr>
                <w:color w:val="333333"/>
                <w:lang w:val="en-US" w:eastAsia="en-US"/>
              </w:rPr>
            </w:pPr>
          </w:p>
        </w:tc>
      </w:tr>
      <w:tr w:rsidR="0032464C">
        <w:trPr>
          <w:trHeight w:val="839"/>
        </w:trPr>
        <w:tc>
          <w:tcPr>
            <w:tcW w:w="1561" w:type="dxa"/>
          </w:tcPr>
          <w:p w:rsidR="0032464C" w:rsidRDefault="0032464C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3" w:type="dxa"/>
          </w:tcPr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</w:p>
        </w:tc>
        <w:tc>
          <w:tcPr>
            <w:tcW w:w="1081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</w:p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</w:p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</w:p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</w:p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</w:p>
          <w:p w:rsidR="0032464C" w:rsidRPr="00E37CBF" w:rsidRDefault="0032464C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32464C" w:rsidRPr="00153F99" w:rsidRDefault="0032464C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32464C" w:rsidRPr="00153F99" w:rsidRDefault="0032464C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65</w:t>
            </w:r>
            <w:r>
              <w:rPr>
                <w:lang w:eastAsia="en-US"/>
              </w:rPr>
              <w:t>,6</w:t>
            </w:r>
          </w:p>
        </w:tc>
        <w:tc>
          <w:tcPr>
            <w:tcW w:w="1080" w:type="dxa"/>
          </w:tcPr>
          <w:p w:rsidR="0032464C" w:rsidRPr="00153F99" w:rsidRDefault="0032464C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Автомобиль легковой</w:t>
            </w:r>
          </w:p>
          <w:p w:rsidR="0032464C" w:rsidRPr="00E37CBF" w:rsidRDefault="0032464C" w:rsidP="00E37CBF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ВАЗ 2112</w:t>
            </w:r>
          </w:p>
          <w:p w:rsidR="0032464C" w:rsidRPr="00E37CBF" w:rsidRDefault="0032464C" w:rsidP="00E37CBF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ВАЗ 217230</w:t>
            </w:r>
          </w:p>
        </w:tc>
        <w:tc>
          <w:tcPr>
            <w:tcW w:w="1740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270414,10</w:t>
            </w:r>
          </w:p>
        </w:tc>
        <w:tc>
          <w:tcPr>
            <w:tcW w:w="1740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</w:p>
        </w:tc>
      </w:tr>
      <w:tr w:rsidR="0032464C">
        <w:tc>
          <w:tcPr>
            <w:tcW w:w="1561" w:type="dxa"/>
          </w:tcPr>
          <w:p w:rsidR="0032464C" w:rsidRDefault="0032464C">
            <w:pPr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3" w:type="dxa"/>
          </w:tcPr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</w:p>
        </w:tc>
        <w:tc>
          <w:tcPr>
            <w:tcW w:w="1081" w:type="dxa"/>
          </w:tcPr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65,6</w:t>
            </w:r>
          </w:p>
        </w:tc>
        <w:tc>
          <w:tcPr>
            <w:tcW w:w="1080" w:type="dxa"/>
          </w:tcPr>
          <w:p w:rsidR="0032464C" w:rsidRPr="00E37CBF" w:rsidRDefault="0032464C" w:rsidP="00E37CBF">
            <w:pPr>
              <w:jc w:val="center"/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32464C" w:rsidRPr="00E37CBF" w:rsidRDefault="0032464C">
            <w:pPr>
              <w:rPr>
                <w:color w:val="800000"/>
                <w:lang w:eastAsia="en-US"/>
              </w:rPr>
            </w:pPr>
          </w:p>
        </w:tc>
      </w:tr>
    </w:tbl>
    <w:p w:rsidR="0032464C" w:rsidRDefault="0032464C" w:rsidP="00F63D91"/>
    <w:p w:rsidR="0032464C" w:rsidRDefault="0032464C" w:rsidP="00F63D91"/>
    <w:p w:rsidR="0032464C" w:rsidRDefault="0032464C"/>
    <w:sectPr w:rsidR="0032464C" w:rsidSect="0044027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D91"/>
    <w:rsid w:val="00153F99"/>
    <w:rsid w:val="0032464C"/>
    <w:rsid w:val="0044027B"/>
    <w:rsid w:val="00607552"/>
    <w:rsid w:val="006E26E7"/>
    <w:rsid w:val="00C8615A"/>
    <w:rsid w:val="00CA60E9"/>
    <w:rsid w:val="00E37CBF"/>
    <w:rsid w:val="00E465DF"/>
    <w:rsid w:val="00F6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D9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3D9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53F9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3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130</Words>
  <Characters>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2014-05-07T10:04:00Z</dcterms:created>
  <dcterms:modified xsi:type="dcterms:W3CDTF">2014-05-19T06:07:00Z</dcterms:modified>
</cp:coreProperties>
</file>